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B202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BARBOUR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472D61C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48CD2DB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981D780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Braintree, Essex, into</w:t>
      </w:r>
    </w:p>
    <w:p w14:paraId="15352F55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Agnes Sharp(q.v.).</w:t>
      </w:r>
    </w:p>
    <w:p w14:paraId="34657D96" w14:textId="77777777" w:rsidR="001F0F37" w:rsidRDefault="001F0F37" w:rsidP="001F0F3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48FB5B1" w14:textId="77777777" w:rsidR="001F0F37" w:rsidRDefault="001F0F37" w:rsidP="001F0F3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p.129)</w:t>
      </w:r>
    </w:p>
    <w:p w14:paraId="083A04BF" w14:textId="77777777" w:rsidR="001F0F37" w:rsidRDefault="001F0F37" w:rsidP="001F0F37">
      <w:pPr>
        <w:pStyle w:val="NoSpacing"/>
        <w:rPr>
          <w:rFonts w:eastAsia="Times New Roman" w:cs="Times New Roman"/>
          <w:szCs w:val="24"/>
        </w:rPr>
      </w:pPr>
    </w:p>
    <w:p w14:paraId="34D4C4C4" w14:textId="77777777" w:rsidR="001F0F37" w:rsidRDefault="001F0F37" w:rsidP="001F0F37">
      <w:pPr>
        <w:pStyle w:val="NoSpacing"/>
        <w:rPr>
          <w:rFonts w:eastAsia="Times New Roman" w:cs="Times New Roman"/>
          <w:szCs w:val="24"/>
        </w:rPr>
      </w:pPr>
    </w:p>
    <w:p w14:paraId="618D6194" w14:textId="77777777" w:rsidR="001F0F37" w:rsidRDefault="001F0F37" w:rsidP="001F0F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September 2023</w:t>
      </w:r>
    </w:p>
    <w:p w14:paraId="25F7BC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4C1CE" w14:textId="77777777" w:rsidR="001F0F37" w:rsidRDefault="001F0F37" w:rsidP="009139A6">
      <w:r>
        <w:separator/>
      </w:r>
    </w:p>
  </w:endnote>
  <w:endnote w:type="continuationSeparator" w:id="0">
    <w:p w14:paraId="7F091D64" w14:textId="77777777" w:rsidR="001F0F37" w:rsidRDefault="001F0F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28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4D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4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D25FD" w14:textId="77777777" w:rsidR="001F0F37" w:rsidRDefault="001F0F37" w:rsidP="009139A6">
      <w:r>
        <w:separator/>
      </w:r>
    </w:p>
  </w:footnote>
  <w:footnote w:type="continuationSeparator" w:id="0">
    <w:p w14:paraId="6B187C74" w14:textId="77777777" w:rsidR="001F0F37" w:rsidRDefault="001F0F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11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2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64E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7"/>
    <w:rsid w:val="000666E0"/>
    <w:rsid w:val="001F0F3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418FD"/>
  <w15:chartTrackingRefBased/>
  <w15:docId w15:val="{AD54E925-E270-4B62-A7E8-F373FC31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2023-09-30T19:53:00Z</dcterms:created>
  <dcterms:modified xsi:type="dcterms:W3CDTF">2023-09-30T19:53:00Z</dcterms:modified>
</cp:coreProperties>
</file>